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E1486" w:rsidRDefault="007751EE" w:rsidP="004D3069">
      <w:pPr>
        <w:spacing w:line="276" w:lineRule="auto"/>
        <w:jc w:val="center"/>
        <w:rPr>
          <w:rFonts w:cstheme="minorHAnsi"/>
          <w:b/>
        </w:rPr>
      </w:pPr>
      <w:r w:rsidRPr="007751EE">
        <w:rPr>
          <w:rFonts w:cstheme="minorHAnsi"/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4191581</wp:posOffset>
                </wp:positionH>
                <wp:positionV relativeFrom="paragraph">
                  <wp:posOffset>-589694</wp:posOffset>
                </wp:positionV>
                <wp:extent cx="1806188" cy="1403985"/>
                <wp:effectExtent l="0" t="0" r="22860" b="19685"/>
                <wp:wrapNone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18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1EE" w:rsidRPr="007751EE" w:rsidRDefault="007751E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751EE">
                              <w:rPr>
                                <w:sz w:val="18"/>
                                <w:szCs w:val="18"/>
                              </w:rPr>
                              <w:t>Oferta de Emprego n.º ______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_</w:t>
                            </w:r>
                            <w:r w:rsidRPr="007751EE">
                              <w:rPr>
                                <w:sz w:val="18"/>
                                <w:szCs w:val="18"/>
                              </w:rPr>
                              <w:t>_</w:t>
                            </w:r>
                          </w:p>
                          <w:p w:rsidR="007751EE" w:rsidRPr="007751EE" w:rsidRDefault="007751E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751EE">
                              <w:rPr>
                                <w:sz w:val="18"/>
                                <w:szCs w:val="18"/>
                              </w:rPr>
                              <w:t>Candidato n.º _______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_________</w:t>
                            </w:r>
                          </w:p>
                          <w:p w:rsidR="007751EE" w:rsidRPr="007751EE" w:rsidRDefault="007751E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751EE">
                              <w:rPr>
                                <w:sz w:val="18"/>
                                <w:szCs w:val="18"/>
                              </w:rPr>
                              <w:t>(A preencher pelos serviços)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330.05pt;margin-top:-46.45pt;width:142.2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">
                <v:textbox style="mso-fit-shape-to-text:t">
                  <w:txbxContent>
                    <w:p w:rsidR="007751EE" w:rsidRPr="007751EE" w:rsidRDefault="007751EE">
                      <w:pPr>
                        <w:rPr>
                          <w:sz w:val="18"/>
                          <w:szCs w:val="18"/>
                        </w:rPr>
                      </w:pPr>
                      <w:r w:rsidRPr="007751EE">
                        <w:rPr>
                          <w:sz w:val="18"/>
                          <w:szCs w:val="18"/>
                        </w:rPr>
                        <w:t>Oferta de Emprego n.º ______</w:t>
                      </w:r>
                      <w:r>
                        <w:rPr>
                          <w:sz w:val="18"/>
                          <w:szCs w:val="18"/>
                        </w:rPr>
                        <w:t>_</w:t>
                      </w:r>
                      <w:r w:rsidRPr="007751EE">
                        <w:rPr>
                          <w:sz w:val="18"/>
                          <w:szCs w:val="18"/>
                        </w:rPr>
                        <w:t>_</w:t>
                      </w:r>
                    </w:p>
                    <w:p w:rsidR="007751EE" w:rsidRPr="007751EE" w:rsidRDefault="007751EE">
                      <w:pPr>
                        <w:rPr>
                          <w:sz w:val="18"/>
                          <w:szCs w:val="18"/>
                        </w:rPr>
                      </w:pPr>
                      <w:r w:rsidRPr="007751EE">
                        <w:rPr>
                          <w:sz w:val="18"/>
                          <w:szCs w:val="18"/>
                        </w:rPr>
                        <w:t>Candidato n.º _______</w:t>
                      </w:r>
                      <w:r>
                        <w:rPr>
                          <w:sz w:val="18"/>
                          <w:szCs w:val="18"/>
                        </w:rPr>
                        <w:t>_________</w:t>
                      </w:r>
                    </w:p>
                    <w:p w:rsidR="007751EE" w:rsidRPr="007751EE" w:rsidRDefault="007751EE">
                      <w:pPr>
                        <w:rPr>
                          <w:sz w:val="18"/>
                          <w:szCs w:val="18"/>
                        </w:rPr>
                      </w:pPr>
                      <w:r w:rsidRPr="007751EE">
                        <w:rPr>
                          <w:sz w:val="18"/>
                          <w:szCs w:val="18"/>
                        </w:rPr>
                        <w:t>(A preencher pelos serviços)</w:t>
                      </w:r>
                    </w:p>
                  </w:txbxContent>
                </v:textbox>
              </v:shape>
            </w:pict>
          </mc:Fallback>
        </mc:AlternateContent>
      </w:r>
      <w:r w:rsidR="009E1486" w:rsidRPr="009E1486">
        <w:rPr>
          <w:rFonts w:cstheme="minorHAnsi"/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-817742</wp:posOffset>
                </wp:positionH>
                <wp:positionV relativeFrom="paragraph">
                  <wp:posOffset>-589694</wp:posOffset>
                </wp:positionV>
                <wp:extent cx="1932167" cy="1168842"/>
                <wp:effectExtent l="0" t="0" r="11430" b="1270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167" cy="11688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1486" w:rsidRPr="009E1486" w:rsidRDefault="009E148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E1486">
                              <w:rPr>
                                <w:sz w:val="18"/>
                                <w:szCs w:val="18"/>
                              </w:rPr>
                              <w:t xml:space="preserve">Registo de Entrada N.º ____________ </w:t>
                            </w:r>
                          </w:p>
                          <w:p w:rsidR="009E1486" w:rsidRPr="009E1486" w:rsidRDefault="009E148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E1486">
                              <w:rPr>
                                <w:sz w:val="18"/>
                                <w:szCs w:val="18"/>
                              </w:rPr>
                              <w:t xml:space="preserve">Data ____/____/____ </w:t>
                            </w:r>
                          </w:p>
                          <w:p w:rsidR="009E1486" w:rsidRPr="009E1486" w:rsidRDefault="009E148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E1486">
                              <w:rPr>
                                <w:sz w:val="18"/>
                                <w:szCs w:val="18"/>
                              </w:rPr>
                              <w:t>Rub</w:t>
                            </w:r>
                            <w:proofErr w:type="spellEnd"/>
                            <w:r w:rsidRPr="009E1486">
                              <w:rPr>
                                <w:sz w:val="18"/>
                                <w:szCs w:val="18"/>
                              </w:rPr>
                              <w:t xml:space="preserve"> _____________ </w:t>
                            </w:r>
                          </w:p>
                          <w:p w:rsidR="009E1486" w:rsidRPr="009E1486" w:rsidRDefault="009E148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E1486">
                              <w:rPr>
                                <w:sz w:val="18"/>
                                <w:szCs w:val="18"/>
                              </w:rPr>
                              <w:t>(A preencher pelos serviços)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64.4pt;margin-top:-46.45pt;width:152.15pt;height:9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">
                <v:textbox>
                  <w:txbxContent>
                    <w:p w:rsidR="009E1486" w:rsidRPr="009E1486" w:rsidRDefault="009E1486">
                      <w:pPr>
                        <w:rPr>
                          <w:sz w:val="18"/>
                          <w:szCs w:val="18"/>
                        </w:rPr>
                      </w:pPr>
                      <w:r w:rsidRPr="009E1486">
                        <w:rPr>
                          <w:sz w:val="18"/>
                          <w:szCs w:val="18"/>
                        </w:rPr>
                        <w:t xml:space="preserve">Registo de Entrada N.º ____________ </w:t>
                      </w:r>
                    </w:p>
                    <w:p w:rsidR="009E1486" w:rsidRPr="009E1486" w:rsidRDefault="009E1486">
                      <w:pPr>
                        <w:rPr>
                          <w:sz w:val="18"/>
                          <w:szCs w:val="18"/>
                        </w:rPr>
                      </w:pPr>
                      <w:r w:rsidRPr="009E1486">
                        <w:rPr>
                          <w:sz w:val="18"/>
                          <w:szCs w:val="18"/>
                        </w:rPr>
                        <w:t xml:space="preserve">Data ____/____/____ </w:t>
                      </w:r>
                    </w:p>
                    <w:p w:rsidR="009E1486" w:rsidRPr="009E1486" w:rsidRDefault="009E1486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9E1486">
                        <w:rPr>
                          <w:sz w:val="18"/>
                          <w:szCs w:val="18"/>
                        </w:rPr>
                        <w:t>Rub</w:t>
                      </w:r>
                      <w:proofErr w:type="spellEnd"/>
                      <w:r w:rsidRPr="009E1486">
                        <w:rPr>
                          <w:sz w:val="18"/>
                          <w:szCs w:val="18"/>
                        </w:rPr>
                        <w:t xml:space="preserve"> _____________ </w:t>
                      </w:r>
                    </w:p>
                    <w:p w:rsidR="009E1486" w:rsidRPr="009E1486" w:rsidRDefault="009E1486">
                      <w:pPr>
                        <w:rPr>
                          <w:sz w:val="18"/>
                          <w:szCs w:val="18"/>
                        </w:rPr>
                      </w:pPr>
                      <w:r w:rsidRPr="009E1486">
                        <w:rPr>
                          <w:sz w:val="18"/>
                          <w:szCs w:val="18"/>
                        </w:rPr>
                        <w:t>(A preencher pelos serviços)</w:t>
                      </w:r>
                    </w:p>
                  </w:txbxContent>
                </v:textbox>
              </v:shape>
            </w:pict>
          </mc:Fallback>
        </mc:AlternateContent>
      </w:r>
    </w:p>
    <w:p w:rsidR="009E1486" w:rsidRDefault="009E1486" w:rsidP="004D3069">
      <w:pPr>
        <w:spacing w:line="276" w:lineRule="auto"/>
        <w:jc w:val="center"/>
        <w:rPr>
          <w:rFonts w:cstheme="minorHAnsi"/>
          <w:b/>
        </w:rPr>
      </w:pPr>
    </w:p>
    <w:p w:rsidR="009E1486" w:rsidRDefault="009E1486" w:rsidP="004D3069">
      <w:pPr>
        <w:spacing w:line="276" w:lineRule="auto"/>
        <w:jc w:val="center"/>
        <w:rPr>
          <w:rFonts w:cstheme="minorHAnsi"/>
          <w:b/>
        </w:rPr>
      </w:pPr>
    </w:p>
    <w:p w:rsidR="00691A79" w:rsidRDefault="00691A79" w:rsidP="00691A79">
      <w:pPr>
        <w:spacing w:line="276" w:lineRule="auto"/>
        <w:ind w:left="4956"/>
        <w:jc w:val="both"/>
      </w:pPr>
      <w:proofErr w:type="spellStart"/>
      <w:r w:rsidRPr="004D3069">
        <w:rPr>
          <w:rFonts w:eastAsia="Times New Roman" w:cstheme="minorHAnsi"/>
          <w:lang w:eastAsia="pt-PT"/>
        </w:rPr>
        <w:t>Sociohabitafunchal</w:t>
      </w:r>
      <w:proofErr w:type="spellEnd"/>
      <w:r w:rsidRPr="004D3069">
        <w:rPr>
          <w:rFonts w:eastAsia="Times New Roman" w:cstheme="minorHAnsi"/>
          <w:lang w:eastAsia="pt-PT"/>
        </w:rPr>
        <w:t>, EM – Empresa Municipal de Habitação</w:t>
      </w:r>
      <w:r>
        <w:t xml:space="preserve"> </w:t>
      </w:r>
    </w:p>
    <w:p w:rsidR="00691A79" w:rsidRDefault="00691A79" w:rsidP="00691A79">
      <w:pPr>
        <w:spacing w:line="276" w:lineRule="auto"/>
        <w:ind w:left="4956"/>
        <w:jc w:val="both"/>
        <w:rPr>
          <w:rFonts w:eastAsia="Times New Roman" w:cstheme="minorHAnsi"/>
          <w:lang w:eastAsia="pt-PT"/>
        </w:rPr>
      </w:pPr>
      <w:r w:rsidRPr="004D3069">
        <w:rPr>
          <w:rFonts w:eastAsia="Times New Roman" w:cstheme="minorHAnsi"/>
          <w:lang w:eastAsia="pt-PT"/>
        </w:rPr>
        <w:t>Rua 5 de Outubro n.º 61</w:t>
      </w:r>
    </w:p>
    <w:p w:rsidR="009E1486" w:rsidRDefault="00691A79" w:rsidP="00691A79">
      <w:pPr>
        <w:spacing w:line="276" w:lineRule="auto"/>
        <w:ind w:left="4956"/>
        <w:jc w:val="both"/>
        <w:rPr>
          <w:rFonts w:cstheme="minorHAnsi"/>
          <w:b/>
        </w:rPr>
      </w:pPr>
      <w:r w:rsidRPr="004D3069">
        <w:rPr>
          <w:rFonts w:eastAsia="Times New Roman" w:cstheme="minorHAnsi"/>
          <w:lang w:eastAsia="pt-PT"/>
        </w:rPr>
        <w:t>Funchal</w:t>
      </w:r>
    </w:p>
    <w:p w:rsidR="009E1486" w:rsidRDefault="009E1486" w:rsidP="004D3069">
      <w:pPr>
        <w:spacing w:line="276" w:lineRule="auto"/>
        <w:jc w:val="center"/>
        <w:rPr>
          <w:rFonts w:cstheme="minorHAnsi"/>
          <w:b/>
        </w:rPr>
      </w:pPr>
    </w:p>
    <w:p w:rsidR="0083696A" w:rsidRPr="00114FF0" w:rsidRDefault="005D05E0" w:rsidP="004D3069">
      <w:pPr>
        <w:spacing w:line="276" w:lineRule="auto"/>
        <w:jc w:val="center"/>
        <w:rPr>
          <w:rFonts w:cstheme="minorHAnsi"/>
          <w:b/>
        </w:rPr>
      </w:pPr>
      <w:r w:rsidRPr="00114FF0">
        <w:rPr>
          <w:rFonts w:cstheme="minorHAnsi"/>
          <w:b/>
        </w:rPr>
        <w:t>Formulário de Candidatura</w:t>
      </w:r>
    </w:p>
    <w:p w:rsidR="005D05E0" w:rsidRPr="00114FF0" w:rsidRDefault="005D05E0" w:rsidP="004D3069">
      <w:pPr>
        <w:spacing w:line="276" w:lineRule="auto"/>
        <w:jc w:val="both"/>
        <w:rPr>
          <w:rFonts w:cstheme="minorHAnsi"/>
        </w:rPr>
      </w:pPr>
    </w:p>
    <w:p w:rsidR="005D05E0" w:rsidRPr="00B812E3" w:rsidRDefault="005D05E0" w:rsidP="00FA06A2">
      <w:pPr>
        <w:pStyle w:val="Default"/>
        <w:spacing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  <w:u w:val="single"/>
        </w:rPr>
      </w:pPr>
      <w:r w:rsidRPr="00FA06A2">
        <w:rPr>
          <w:rFonts w:asciiTheme="minorHAnsi" w:hAnsiTheme="minorHAnsi" w:cstheme="minorHAnsi"/>
          <w:color w:val="auto"/>
          <w:sz w:val="22"/>
          <w:szCs w:val="22"/>
          <w:u w:val="single"/>
        </w:rPr>
        <w:t>Oferta de</w:t>
      </w:r>
      <w:r w:rsidR="00C666E3">
        <w:rPr>
          <w:rFonts w:asciiTheme="minorHAnsi" w:hAnsiTheme="minorHAnsi" w:cstheme="minorHAnsi"/>
          <w:color w:val="auto"/>
          <w:sz w:val="22"/>
          <w:szCs w:val="22"/>
          <w:u w:val="single"/>
        </w:rPr>
        <w:t xml:space="preserve"> emprego para recrutamento de 1 (um) posto</w:t>
      </w:r>
      <w:r w:rsidRPr="00FA06A2">
        <w:rPr>
          <w:rFonts w:asciiTheme="minorHAnsi" w:hAnsiTheme="minorHAnsi" w:cstheme="minorHAnsi"/>
          <w:color w:val="auto"/>
          <w:sz w:val="22"/>
          <w:szCs w:val="22"/>
          <w:u w:val="single"/>
        </w:rPr>
        <w:t xml:space="preserve"> de tra</w:t>
      </w:r>
      <w:r w:rsidR="003F79EE">
        <w:rPr>
          <w:rFonts w:asciiTheme="minorHAnsi" w:hAnsiTheme="minorHAnsi" w:cstheme="minorHAnsi"/>
          <w:color w:val="auto"/>
          <w:sz w:val="22"/>
          <w:szCs w:val="22"/>
          <w:u w:val="single"/>
        </w:rPr>
        <w:t>balho na carreira Assistente Operacional - Estofador</w:t>
      </w:r>
    </w:p>
    <w:p w:rsidR="005D05E0" w:rsidRPr="00114FF0" w:rsidRDefault="005D05E0" w:rsidP="00EF223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3696A" w:rsidRPr="004D3069" w:rsidRDefault="003D41AF" w:rsidP="00EF223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14FF0">
        <w:rPr>
          <w:rFonts w:asciiTheme="minorHAnsi" w:hAnsiTheme="minorHAnsi" w:cstheme="minorHAnsi"/>
          <w:color w:val="auto"/>
          <w:sz w:val="22"/>
          <w:szCs w:val="22"/>
        </w:rPr>
        <w:t>Eu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>, (</w:t>
      </w:r>
      <w:r w:rsidR="00EF2238" w:rsidRPr="00EF2238">
        <w:rPr>
          <w:rFonts w:asciiTheme="minorHAnsi" w:hAnsiTheme="minorHAnsi" w:cstheme="minorHAnsi"/>
          <w:color w:val="auto"/>
          <w:sz w:val="22"/>
          <w:szCs w:val="22"/>
          <w:highlight w:val="yellow"/>
        </w:rPr>
        <w:t>nome completo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D05E0" w:rsidRPr="00114FF0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EF2238" w:rsidRPr="00EF2238">
        <w:rPr>
          <w:rFonts w:asciiTheme="minorHAnsi" w:hAnsiTheme="minorHAnsi" w:cstheme="minorHAnsi"/>
          <w:color w:val="auto"/>
          <w:sz w:val="22"/>
          <w:szCs w:val="22"/>
          <w:highlight w:val="yellow"/>
        </w:rPr>
        <w:t>sexo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83696A" w:rsidRPr="00114FF0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83696A" w:rsidRPr="00EF2238">
        <w:rPr>
          <w:rFonts w:asciiTheme="minorHAnsi" w:hAnsiTheme="minorHAnsi" w:cstheme="minorHAnsi"/>
          <w:color w:val="auto"/>
          <w:sz w:val="22"/>
          <w:szCs w:val="22"/>
          <w:highlight w:val="yellow"/>
        </w:rPr>
        <w:t>nacionalidade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83696A" w:rsidRPr="00114FF0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 xml:space="preserve">titular do </w:t>
      </w:r>
      <w:r w:rsidR="0083696A" w:rsidRPr="00114FF0">
        <w:rPr>
          <w:rFonts w:asciiTheme="minorHAnsi" w:hAnsiTheme="minorHAnsi" w:cstheme="minorHAnsi"/>
          <w:color w:val="auto"/>
          <w:sz w:val="22"/>
          <w:szCs w:val="22"/>
        </w:rPr>
        <w:t>Bilhete de Identidade/Cartã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>o de Cidadão n.º ______________</w:t>
      </w:r>
      <w:r w:rsidR="0083696A" w:rsidRPr="00114FF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 xml:space="preserve">emitido pela República Portuguesa e </w:t>
      </w:r>
      <w:r w:rsidR="0083696A" w:rsidRPr="004D3069">
        <w:rPr>
          <w:rFonts w:asciiTheme="minorHAnsi" w:hAnsiTheme="minorHAnsi" w:cstheme="minorHAnsi"/>
          <w:color w:val="auto"/>
          <w:sz w:val="22"/>
          <w:szCs w:val="22"/>
        </w:rPr>
        <w:t xml:space="preserve">válido até __/__/____, 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 xml:space="preserve">contribuinte fiscal </w:t>
      </w:r>
      <w:r w:rsidR="0083696A" w:rsidRPr="004D3069">
        <w:rPr>
          <w:rFonts w:asciiTheme="minorHAnsi" w:hAnsiTheme="minorHAnsi" w:cstheme="minorHAnsi"/>
          <w:color w:val="auto"/>
          <w:sz w:val="22"/>
          <w:szCs w:val="22"/>
        </w:rPr>
        <w:t>_________, residente em _____________________________________________________________, freguesia de _________________________, CP ____-___, com endereço eletrónico _____________________________@______________ e telefone n.º _________,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3696A" w:rsidRPr="004D3069">
        <w:rPr>
          <w:rFonts w:asciiTheme="minorHAnsi" w:hAnsiTheme="minorHAnsi" w:cstheme="minorHAnsi"/>
          <w:color w:val="auto"/>
          <w:sz w:val="22"/>
          <w:szCs w:val="22"/>
        </w:rPr>
        <w:t xml:space="preserve">venho requerer a V. Ex.ª a 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 xml:space="preserve">consideração da minha candidatura à </w:t>
      </w:r>
      <w:r w:rsidR="005D05E0" w:rsidRPr="004D3069">
        <w:rPr>
          <w:rFonts w:asciiTheme="minorHAnsi" w:hAnsiTheme="minorHAnsi" w:cstheme="minorHAnsi"/>
          <w:color w:val="auto"/>
          <w:sz w:val="22"/>
          <w:szCs w:val="22"/>
        </w:rPr>
        <w:t>oferta de emprego</w:t>
      </w:r>
      <w:r w:rsidR="00EF2238">
        <w:rPr>
          <w:rFonts w:asciiTheme="minorHAnsi" w:hAnsiTheme="minorHAnsi" w:cstheme="minorHAnsi"/>
          <w:color w:val="auto"/>
          <w:sz w:val="22"/>
          <w:szCs w:val="22"/>
        </w:rPr>
        <w:t xml:space="preserve"> supra indicada</w:t>
      </w:r>
      <w:r w:rsidR="0083696A" w:rsidRPr="004D3069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EF2238" w:rsidRDefault="00EF2238" w:rsidP="00EF223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EF2238" w:rsidRDefault="00EF2238" w:rsidP="00EF223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3696A" w:rsidRPr="004D3069" w:rsidRDefault="0083696A" w:rsidP="00EF223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D3069">
        <w:rPr>
          <w:rFonts w:asciiTheme="minorHAnsi" w:hAnsiTheme="minorHAnsi" w:cstheme="minorHAnsi"/>
          <w:color w:val="auto"/>
          <w:sz w:val="22"/>
          <w:szCs w:val="22"/>
        </w:rPr>
        <w:t xml:space="preserve">Mais declaro que são verdadeiros os factos constantes da presente candidatura. </w:t>
      </w:r>
    </w:p>
    <w:p w:rsidR="00EF2238" w:rsidRDefault="00EF2238" w:rsidP="00EF223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3696A" w:rsidRDefault="0083696A" w:rsidP="00EF2238">
      <w:pPr>
        <w:spacing w:line="276" w:lineRule="auto"/>
        <w:jc w:val="right"/>
        <w:rPr>
          <w:rFonts w:cstheme="minorHAnsi"/>
        </w:rPr>
      </w:pPr>
      <w:r w:rsidRPr="004D3069">
        <w:rPr>
          <w:rFonts w:cstheme="minorHAnsi"/>
        </w:rPr>
        <w:t xml:space="preserve">____________, ___ de _________________ </w:t>
      </w:r>
      <w:proofErr w:type="spellStart"/>
      <w:r w:rsidRPr="004D3069">
        <w:rPr>
          <w:rFonts w:cstheme="minorHAnsi"/>
        </w:rPr>
        <w:t>de</w:t>
      </w:r>
      <w:proofErr w:type="spellEnd"/>
      <w:r w:rsidRPr="004D3069">
        <w:rPr>
          <w:rFonts w:cstheme="minorHAnsi"/>
        </w:rPr>
        <w:t xml:space="preserve"> 20___</w:t>
      </w:r>
    </w:p>
    <w:p w:rsidR="00EF2238" w:rsidRDefault="00EF2238" w:rsidP="00EF2238">
      <w:pPr>
        <w:spacing w:line="276" w:lineRule="auto"/>
        <w:jc w:val="right"/>
        <w:rPr>
          <w:rFonts w:cstheme="minorHAnsi"/>
        </w:rPr>
      </w:pPr>
    </w:p>
    <w:p w:rsidR="00EF2238" w:rsidRDefault="00EF2238" w:rsidP="00EF2238">
      <w:pPr>
        <w:spacing w:line="276" w:lineRule="auto"/>
        <w:jc w:val="right"/>
        <w:rPr>
          <w:rFonts w:cstheme="minorHAnsi"/>
        </w:rPr>
      </w:pPr>
    </w:p>
    <w:p w:rsidR="00EF2238" w:rsidRPr="004D3069" w:rsidRDefault="00EF2238" w:rsidP="00EF2238">
      <w:pPr>
        <w:spacing w:line="276" w:lineRule="auto"/>
        <w:jc w:val="center"/>
        <w:rPr>
          <w:rFonts w:cstheme="minorHAnsi"/>
        </w:rPr>
      </w:pPr>
      <w:r>
        <w:rPr>
          <w:rFonts w:cstheme="minorHAnsi"/>
        </w:rPr>
        <w:t>_____________________________</w:t>
      </w:r>
    </w:p>
    <w:sectPr w:rsidR="00EF2238" w:rsidRPr="004D30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44C61"/>
    <w:multiLevelType w:val="hybridMultilevel"/>
    <w:tmpl w:val="A6245DE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94FA8"/>
    <w:multiLevelType w:val="hybridMultilevel"/>
    <w:tmpl w:val="A934A4CE"/>
    <w:lvl w:ilvl="0" w:tplc="8FE6105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C5D2F"/>
    <w:multiLevelType w:val="hybridMultilevel"/>
    <w:tmpl w:val="B5180CA2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246CC"/>
    <w:multiLevelType w:val="hybridMultilevel"/>
    <w:tmpl w:val="48A8C34C"/>
    <w:lvl w:ilvl="0" w:tplc="40B24E54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9F02F7"/>
    <w:multiLevelType w:val="hybridMultilevel"/>
    <w:tmpl w:val="0EECCD18"/>
    <w:lvl w:ilvl="0" w:tplc="11E6E0A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14312"/>
    <w:multiLevelType w:val="hybridMultilevel"/>
    <w:tmpl w:val="2370F950"/>
    <w:lvl w:ilvl="0" w:tplc="37D09494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FB"/>
    <w:rsid w:val="0001251D"/>
    <w:rsid w:val="000322A5"/>
    <w:rsid w:val="000533C5"/>
    <w:rsid w:val="00071F93"/>
    <w:rsid w:val="000900C9"/>
    <w:rsid w:val="000F0A0D"/>
    <w:rsid w:val="001101D0"/>
    <w:rsid w:val="00114FF0"/>
    <w:rsid w:val="001422DD"/>
    <w:rsid w:val="001F03AE"/>
    <w:rsid w:val="001F1B45"/>
    <w:rsid w:val="00235BCA"/>
    <w:rsid w:val="002940FB"/>
    <w:rsid w:val="00364909"/>
    <w:rsid w:val="003D41AF"/>
    <w:rsid w:val="003F79EE"/>
    <w:rsid w:val="00422ABA"/>
    <w:rsid w:val="0046596C"/>
    <w:rsid w:val="004752D3"/>
    <w:rsid w:val="00480BBF"/>
    <w:rsid w:val="004D3069"/>
    <w:rsid w:val="005C2BE1"/>
    <w:rsid w:val="005D05E0"/>
    <w:rsid w:val="00657404"/>
    <w:rsid w:val="00687A43"/>
    <w:rsid w:val="00691A79"/>
    <w:rsid w:val="00773867"/>
    <w:rsid w:val="007745CC"/>
    <w:rsid w:val="007751EE"/>
    <w:rsid w:val="007B6623"/>
    <w:rsid w:val="007E45E6"/>
    <w:rsid w:val="0083696A"/>
    <w:rsid w:val="008610DA"/>
    <w:rsid w:val="00880F1E"/>
    <w:rsid w:val="00890E75"/>
    <w:rsid w:val="008B745E"/>
    <w:rsid w:val="008E03C5"/>
    <w:rsid w:val="008E1398"/>
    <w:rsid w:val="008F7BE1"/>
    <w:rsid w:val="00920714"/>
    <w:rsid w:val="009B35D3"/>
    <w:rsid w:val="009D4C9E"/>
    <w:rsid w:val="009E1486"/>
    <w:rsid w:val="00A31C46"/>
    <w:rsid w:val="00A87AA8"/>
    <w:rsid w:val="00AC5758"/>
    <w:rsid w:val="00B812E3"/>
    <w:rsid w:val="00BD55FE"/>
    <w:rsid w:val="00C16176"/>
    <w:rsid w:val="00C6006D"/>
    <w:rsid w:val="00C666E3"/>
    <w:rsid w:val="00CC47DC"/>
    <w:rsid w:val="00E01127"/>
    <w:rsid w:val="00E630D9"/>
    <w:rsid w:val="00E8414B"/>
    <w:rsid w:val="00E87FD2"/>
    <w:rsid w:val="00EF2238"/>
    <w:rsid w:val="00F32B58"/>
    <w:rsid w:val="00FA06A2"/>
    <w:rsid w:val="00FC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C1512-E17C-400D-9644-F2C7BB71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687A43"/>
    <w:rPr>
      <w:strike w:val="0"/>
      <w:dstrike w:val="0"/>
      <w:color w:val="008752"/>
      <w:u w:val="none"/>
      <w:effect w:val="none"/>
    </w:rPr>
  </w:style>
  <w:style w:type="character" w:customStyle="1" w:styleId="remositoryfiledate">
    <w:name w:val="remositoryfiledate"/>
    <w:basedOn w:val="Tipodeletrapredefinidodopargrafo"/>
    <w:rsid w:val="00687A43"/>
    <w:rPr>
      <w:b/>
      <w:bCs/>
      <w:sz w:val="16"/>
      <w:szCs w:val="16"/>
    </w:rPr>
  </w:style>
  <w:style w:type="character" w:customStyle="1" w:styleId="remositoryfiletype">
    <w:name w:val="remositoryfiletype"/>
    <w:basedOn w:val="Tipodeletrapredefinidodopargrafo"/>
    <w:rsid w:val="00687A43"/>
    <w:rPr>
      <w:sz w:val="16"/>
      <w:szCs w:val="16"/>
    </w:rPr>
  </w:style>
  <w:style w:type="character" w:customStyle="1" w:styleId="remositoryfiledescription">
    <w:name w:val="remositoryfiledescription"/>
    <w:basedOn w:val="Tipodeletrapredefinidodopargrafo"/>
    <w:rsid w:val="00687A43"/>
  </w:style>
  <w:style w:type="paragraph" w:customStyle="1" w:styleId="Default">
    <w:name w:val="Default"/>
    <w:rsid w:val="008369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071F93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E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E14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25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2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5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384EA-2793-438A-975D-645AA3D7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FE7DC600.dotm</Template>
  <TotalTime>1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Manuela Goncalves Sumares</dc:creator>
  <cp:lastModifiedBy>Joao Miguel Figueira Gomes</cp:lastModifiedBy>
  <cp:revision>2</cp:revision>
  <cp:lastPrinted>2018-05-29T11:55:00Z</cp:lastPrinted>
  <dcterms:created xsi:type="dcterms:W3CDTF">2018-05-29T11:57:00Z</dcterms:created>
  <dcterms:modified xsi:type="dcterms:W3CDTF">2018-05-29T11:57:00Z</dcterms:modified>
</cp:coreProperties>
</file>